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Buckingham and Bletchley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Buckingham and Bletchley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Buckingham and Bletchley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Buckingham and Bletchley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Buckingham and Bletchley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Buckingham and Bletchley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59.3% </w:t>
      </w:r>
      <w:r w:rsidRPr="004747BF">
        <w:rPr>
          <w:rFonts w:ascii="Libre Franklin Light" w:eastAsia="Times New Roman" w:hAnsi="Libre Franklin Light" w:cs="Calibri Light"/>
        </w:rPr>
        <w:t xml:space="preserve">of those respondents classified as PGSI 8+ in Buckingham and Bletchley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Buckingham and Bletchley is estimated to be </w:t>
      </w:r>
      <w:r w:rsidRPr="00773DF7">
        <w:rPr>
          <w:rFonts w:ascii="Libre Franklin Light" w:eastAsia="Times New Roman" w:hAnsi="Libre Franklin Light" w:cs="Calibri Light"/>
          <w:b/>
          <w:bCs/>
          <w:color w:val="C45911" w:themeColor="accent2" w:themeShade="BF"/>
        </w:rPr>
        <w:t xml:space="preserve">£1,791,723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Buckingham and Bletchley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Buckingham and Bletchley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Buckingham and Bletchley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Buckingham and Bletchley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uckingham and Bletch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Buckingham and Bletchley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uckingham and Bletch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Buckingham and Bletchley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Buckingham and Bletchley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uckingham and Bletch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Buckingham and Bletchley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Buckingham and Bletchley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Buckingham and Bletchley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Buckingham and Bletchley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Buckingham and Bletchley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Buckingham and Bletchley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£1,791,723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Buckingham and Bletchley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£29,184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£603,546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£43,236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£12,160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£22,294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£1,081,303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£1,791,723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Buckingham and Bletchley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Buckingham and Bletchley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Buckingham and Bletchley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Buckingham and Bletchley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Buckingham and Bletchley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Buckingham and Bletchley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Buckingham and Bletchley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Buckingham and Bletchley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Buckingham and Bletchley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Buckingham and Bletchley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Buckingham and Bletchley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Buckingham and Bletchley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7807DB5-2C82-4B2A-A458-3DAE2708FCD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